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DD269D">
        <w:rPr>
          <w:b/>
          <w:i/>
          <w:noProof/>
          <w:sz w:val="28"/>
        </w:rPr>
        <w:t>0</w:t>
      </w:r>
      <w:r w:rsidR="00F5012D">
        <w:rPr>
          <w:b/>
          <w:i/>
          <w:noProof/>
          <w:sz w:val="28"/>
        </w:rPr>
        <w:t>4076</w:t>
      </w:r>
    </w:p>
    <w:p w:rsidR="004D0A7D" w:rsidRDefault="00F5012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F5012D">
        <w:rPr>
          <w:b/>
          <w:noProof/>
          <w:sz w:val="24"/>
          <w:lang w:eastAsia="ko-KR"/>
        </w:rPr>
        <w:t>Hangzhou, China, May 15 – May 19,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13FC6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5012D">
        <w:rPr>
          <w:rFonts w:ascii="Arial" w:hAnsi="Arial"/>
          <w:sz w:val="24"/>
          <w:lang w:val="en-US"/>
        </w:rPr>
        <w:t xml:space="preserve">Draft </w:t>
      </w:r>
      <w:r w:rsidR="00253F90">
        <w:rPr>
          <w:rFonts w:ascii="Arial" w:hAnsi="Arial"/>
          <w:sz w:val="24"/>
          <w:lang w:val="en-US"/>
        </w:rPr>
        <w:t>38.323</w:t>
      </w:r>
      <w:r w:rsidR="00F5012D">
        <w:rPr>
          <w:rFonts w:ascii="Arial" w:hAnsi="Arial" w:hint="eastAsia"/>
          <w:sz w:val="24"/>
          <w:lang w:val="en-US" w:eastAsia="ko-KR"/>
        </w:rPr>
        <w:t>v0</w:t>
      </w:r>
      <w:r w:rsidR="00F5012D">
        <w:rPr>
          <w:rFonts w:ascii="Arial" w:hAnsi="Arial"/>
          <w:sz w:val="24"/>
          <w:lang w:val="en-US" w:eastAsia="ko-KR"/>
        </w:rPr>
        <w:t>.0.5</w:t>
      </w:r>
      <w:r w:rsidR="00253F90"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NR PDCP specification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/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</w:t>
      </w:r>
      <w:r w:rsidR="00F5012D">
        <w:rPr>
          <w:sz w:val="22"/>
          <w:lang w:eastAsia="ko-KR"/>
        </w:rPr>
        <w:t xml:space="preserve">38.323v0.0.5 </w:t>
      </w:r>
      <w:r>
        <w:rPr>
          <w:sz w:val="22"/>
          <w:lang w:eastAsia="ko-KR"/>
        </w:rPr>
        <w:t xml:space="preserve">NR </w:t>
      </w:r>
      <w:r w:rsidRPr="00253F90">
        <w:rPr>
          <w:sz w:val="22"/>
          <w:lang w:eastAsia="ko-KR"/>
        </w:rPr>
        <w:t>PDCP specification.</w:t>
      </w:r>
      <w:r w:rsidR="00A3614A">
        <w:rPr>
          <w:sz w:val="22"/>
          <w:lang w:eastAsia="ko-KR"/>
        </w:rPr>
        <w:t xml:space="preserve"> This draft TS captures outcome of e-mail discussion [97bis#24].</w:t>
      </w:r>
    </w:p>
    <w:p w:rsidR="005D4389" w:rsidRPr="00253F90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 w:rsidR="00F5012D">
        <w:rPr>
          <w:sz w:val="22"/>
          <w:lang w:eastAsia="ko-KR"/>
        </w:rPr>
        <w:t>draft TS</w:t>
      </w:r>
      <w:r w:rsidRPr="00253F90">
        <w:rPr>
          <w:sz w:val="22"/>
          <w:lang w:eastAsia="ko-KR"/>
        </w:rPr>
        <w:t xml:space="preserve"> and </w:t>
      </w:r>
      <w:r w:rsidR="005B4D9E">
        <w:rPr>
          <w:sz w:val="22"/>
          <w:lang w:eastAsia="ko-KR"/>
        </w:rPr>
        <w:t>adopt it as a baseline for future discussion</w:t>
      </w:r>
      <w:r w:rsidRPr="00253F90">
        <w:rPr>
          <w:sz w:val="22"/>
          <w:lang w:eastAsia="ko-KR"/>
        </w:rPr>
        <w:t>.</w:t>
      </w:r>
      <w:bookmarkStart w:id="3" w:name="_GoBack"/>
      <w:bookmarkEnd w:id="3"/>
    </w:p>
    <w:p w:rsidR="005D4389" w:rsidRPr="005D4389" w:rsidRDefault="005D4389" w:rsidP="004B6F16"/>
    <w:bookmarkEnd w:id="0"/>
    <w:p w:rsidR="005D4389" w:rsidRPr="005B4D9E" w:rsidRDefault="005D4389" w:rsidP="004B6F16"/>
    <w:sectPr w:rsidR="005D4389" w:rsidRPr="005B4D9E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D89" w:rsidRDefault="00D30D89">
      <w:r>
        <w:separator/>
      </w:r>
    </w:p>
  </w:endnote>
  <w:endnote w:type="continuationSeparator" w:id="0">
    <w:p w:rsidR="00D30D89" w:rsidRDefault="00D3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D89" w:rsidRDefault="00D30D89">
      <w:r>
        <w:separator/>
      </w:r>
    </w:p>
  </w:footnote>
  <w:footnote w:type="continuationSeparator" w:id="0">
    <w:p w:rsidR="00D30D89" w:rsidRDefault="00D30D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96E76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D9E"/>
    <w:rsid w:val="005B4EA8"/>
    <w:rsid w:val="005B677D"/>
    <w:rsid w:val="005B68AE"/>
    <w:rsid w:val="005B7462"/>
    <w:rsid w:val="005C1D34"/>
    <w:rsid w:val="005C35DD"/>
    <w:rsid w:val="005C5EC4"/>
    <w:rsid w:val="005C6237"/>
    <w:rsid w:val="005C6CC0"/>
    <w:rsid w:val="005C7839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14A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0D89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9D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12D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526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seungjune.yi</cp:lastModifiedBy>
  <cp:revision>23</cp:revision>
  <cp:lastPrinted>2007-11-13T07:56:00Z</cp:lastPrinted>
  <dcterms:created xsi:type="dcterms:W3CDTF">2017-02-22T04:22:00Z</dcterms:created>
  <dcterms:modified xsi:type="dcterms:W3CDTF">2017-05-02T00:34:00Z</dcterms:modified>
</cp:coreProperties>
</file>